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DB62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DB6240" w:rsidRPr="00DB6240">
              <w:rPr>
                <w:lang w:val="el-GR"/>
              </w:rPr>
              <w:t>ΠΡΟΧΟΪΔΑ 50ml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B6240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B62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ΠΡΟΧΟΪΔΑ (TYPE MOHR) ΜΕ PTFE ΣΤΡΟΦΙΓΓΑ 50ml (:0.1ml) , CLASS 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DB624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D43DFD"/>
    <w:rsid w:val="00DB624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1F5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318892E1</Template>
  <TotalTime>1</TotalTime>
  <Pages>1</Pages>
  <Words>43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2025-11-25T12:11:00Z</dcterms:created>
  <dcterms:modified xsi:type="dcterms:W3CDTF">2025-11-25T12:11:00Z</dcterms:modified>
</cp:coreProperties>
</file>